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2FA3D" w14:textId="77777777" w:rsidR="00BF2313" w:rsidRDefault="00BF2313" w:rsidP="00BF23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CHILDE, junior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fl.1477)</w:t>
      </w:r>
    </w:p>
    <w:p w14:paraId="2176DA31" w14:textId="77777777" w:rsidR="00BF2313" w:rsidRDefault="00BF2313" w:rsidP="00BF23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Hornington</w:t>
      </w:r>
      <w:proofErr w:type="spellEnd"/>
      <w:r>
        <w:rPr>
          <w:rFonts w:cs="Times New Roman"/>
          <w:szCs w:val="24"/>
        </w:rPr>
        <w:t>, Yorkshire. Husbandman.</w:t>
      </w:r>
    </w:p>
    <w:p w14:paraId="679D5015" w14:textId="77777777" w:rsidR="00BF2313" w:rsidRDefault="00BF2313" w:rsidP="00BF2313">
      <w:pPr>
        <w:pStyle w:val="NoSpacing"/>
        <w:rPr>
          <w:rFonts w:cs="Times New Roman"/>
          <w:szCs w:val="24"/>
        </w:rPr>
      </w:pPr>
    </w:p>
    <w:p w14:paraId="19161E02" w14:textId="77777777" w:rsidR="00BF2313" w:rsidRDefault="00BF2313" w:rsidP="00BF2313">
      <w:pPr>
        <w:pStyle w:val="NoSpacing"/>
        <w:rPr>
          <w:rFonts w:cs="Times New Roman"/>
          <w:szCs w:val="24"/>
        </w:rPr>
      </w:pPr>
    </w:p>
    <w:p w14:paraId="0089E72E" w14:textId="77777777" w:rsidR="00BF2313" w:rsidRDefault="00BF2313" w:rsidP="00BF23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1477</w:t>
      </w:r>
      <w:r>
        <w:rPr>
          <w:rFonts w:cs="Times New Roman"/>
          <w:szCs w:val="24"/>
        </w:rPr>
        <w:tab/>
        <w:t xml:space="preserve">John Banbury(q.v.), his wife, Joan(q.v.), John Smyth(q.v.) and his wife, </w:t>
      </w:r>
    </w:p>
    <w:p w14:paraId="457688E2" w14:textId="77777777" w:rsidR="00BF2313" w:rsidRDefault="00BF2313" w:rsidP="00BF23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gramStart"/>
      <w:r>
        <w:rPr>
          <w:rFonts w:cs="Times New Roman"/>
          <w:szCs w:val="24"/>
        </w:rPr>
        <w:t>Denise(q.v.),</w:t>
      </w:r>
      <w:proofErr w:type="gramEnd"/>
      <w:r>
        <w:rPr>
          <w:rFonts w:cs="Times New Roman"/>
          <w:szCs w:val="24"/>
        </w:rPr>
        <w:t xml:space="preserve"> brought a plaint of trespass against him and 11 others.</w:t>
      </w:r>
    </w:p>
    <w:p w14:paraId="6F6E1047" w14:textId="77777777" w:rsidR="00BF2313" w:rsidRDefault="00BF2313" w:rsidP="00BF23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84EE7">
          <w:rPr>
            <w:rStyle w:val="Hyperlink"/>
            <w:rFonts w:cs="Times New Roman"/>
            <w:szCs w:val="24"/>
          </w:rPr>
          <w:t>https://waalt.uh.edu/index.php/CP40/861</w:t>
        </w:r>
      </w:hyperlink>
      <w:r>
        <w:rPr>
          <w:rFonts w:cs="Times New Roman"/>
          <w:szCs w:val="24"/>
        </w:rPr>
        <w:t xml:space="preserve"> )</w:t>
      </w:r>
    </w:p>
    <w:p w14:paraId="6C7378B7" w14:textId="77777777" w:rsidR="00BF2313" w:rsidRDefault="00BF2313" w:rsidP="00BF2313">
      <w:pPr>
        <w:pStyle w:val="NoSpacing"/>
        <w:rPr>
          <w:rFonts w:cs="Times New Roman"/>
          <w:szCs w:val="24"/>
        </w:rPr>
      </w:pPr>
    </w:p>
    <w:p w14:paraId="24EAE750" w14:textId="77777777" w:rsidR="00BF2313" w:rsidRDefault="00BF2313" w:rsidP="00BF2313">
      <w:pPr>
        <w:pStyle w:val="NoSpacing"/>
        <w:rPr>
          <w:rFonts w:cs="Times New Roman"/>
          <w:szCs w:val="24"/>
        </w:rPr>
      </w:pPr>
    </w:p>
    <w:p w14:paraId="62B8B204" w14:textId="77777777" w:rsidR="00BF2313" w:rsidRDefault="00BF2313" w:rsidP="00BF23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April 2023</w:t>
      </w:r>
    </w:p>
    <w:p w14:paraId="6EB48C4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E45DC" w14:textId="77777777" w:rsidR="00BF2313" w:rsidRDefault="00BF2313" w:rsidP="009139A6">
      <w:r>
        <w:separator/>
      </w:r>
    </w:p>
  </w:endnote>
  <w:endnote w:type="continuationSeparator" w:id="0">
    <w:p w14:paraId="72814495" w14:textId="77777777" w:rsidR="00BF2313" w:rsidRDefault="00BF231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046F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A33C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5489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75F5C" w14:textId="77777777" w:rsidR="00BF2313" w:rsidRDefault="00BF2313" w:rsidP="009139A6">
      <w:r>
        <w:separator/>
      </w:r>
    </w:p>
  </w:footnote>
  <w:footnote w:type="continuationSeparator" w:id="0">
    <w:p w14:paraId="1A8E5B28" w14:textId="77777777" w:rsidR="00BF2313" w:rsidRDefault="00BF231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74F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6B09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2009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31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F2313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4F22F"/>
  <w15:chartTrackingRefBased/>
  <w15:docId w15:val="{11A8D576-7F04-456C-BD19-B4408C642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F23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2023-04-29T10:26:00Z</dcterms:created>
  <dcterms:modified xsi:type="dcterms:W3CDTF">2023-04-29T10:26:00Z</dcterms:modified>
</cp:coreProperties>
</file>